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674C5" w14:textId="77777777" w:rsidR="00291DFD" w:rsidRDefault="00291DFD" w:rsidP="00291D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MESON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645A74DE" w14:textId="77777777" w:rsidR="00291DFD" w:rsidRDefault="00291DFD" w:rsidP="00291D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Nottinghamshire.</w:t>
      </w:r>
    </w:p>
    <w:p w14:paraId="7D42578A" w14:textId="77777777" w:rsidR="00291DFD" w:rsidRDefault="00291DFD" w:rsidP="00291D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2542BD" w14:textId="77777777" w:rsidR="00291DFD" w:rsidRDefault="00291DFD" w:rsidP="00291D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7E455F" w14:textId="77777777" w:rsidR="00291DFD" w:rsidRDefault="00291DFD" w:rsidP="00291D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Botall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when he was </w:t>
      </w:r>
      <w:proofErr w:type="gramStart"/>
      <w:r>
        <w:rPr>
          <w:rFonts w:ascii="Times New Roman" w:hAnsi="Times New Roman" w:cs="Times New Roman"/>
          <w:sz w:val="24"/>
          <w:szCs w:val="24"/>
        </w:rPr>
        <w:t>appointed</w:t>
      </w:r>
      <w:proofErr w:type="gramEnd"/>
    </w:p>
    <w:p w14:paraId="543818F7" w14:textId="77777777" w:rsidR="00291DFD" w:rsidRDefault="00291DFD" w:rsidP="00291D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alnager in Nottinghamshire.    (C.F.R. 1399-1405 p.232)</w:t>
      </w:r>
    </w:p>
    <w:p w14:paraId="07229234" w14:textId="77777777" w:rsidR="00291DFD" w:rsidRDefault="00291DFD" w:rsidP="00291D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4F7988" w14:textId="77777777" w:rsidR="00291DFD" w:rsidRDefault="00291DFD" w:rsidP="00291D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F6296E" w14:textId="77777777" w:rsidR="00291DFD" w:rsidRDefault="00291DFD" w:rsidP="00291D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2021</w:t>
      </w:r>
    </w:p>
    <w:p w14:paraId="39ABCF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B0267" w14:textId="77777777" w:rsidR="00291DFD" w:rsidRDefault="00291DFD" w:rsidP="009139A6">
      <w:r>
        <w:separator/>
      </w:r>
    </w:p>
  </w:endnote>
  <w:endnote w:type="continuationSeparator" w:id="0">
    <w:p w14:paraId="63E72090" w14:textId="77777777" w:rsidR="00291DFD" w:rsidRDefault="00291D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BC9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A84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17A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00CDF" w14:textId="77777777" w:rsidR="00291DFD" w:rsidRDefault="00291DFD" w:rsidP="009139A6">
      <w:r>
        <w:separator/>
      </w:r>
    </w:p>
  </w:footnote>
  <w:footnote w:type="continuationSeparator" w:id="0">
    <w:p w14:paraId="677F8E44" w14:textId="77777777" w:rsidR="00291DFD" w:rsidRDefault="00291D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E9C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31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7E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DFD"/>
    <w:rsid w:val="000666E0"/>
    <w:rsid w:val="002510B7"/>
    <w:rsid w:val="00291DF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DEE21"/>
  <w15:chartTrackingRefBased/>
  <w15:docId w15:val="{34349EE4-0619-480D-95EA-6731CA31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2021-06-19T18:12:00Z</dcterms:created>
  <dcterms:modified xsi:type="dcterms:W3CDTF">2021-06-19T18:12:00Z</dcterms:modified>
</cp:coreProperties>
</file>